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D7E21" w14:textId="77777777" w:rsidR="00B240A7" w:rsidRDefault="00B240A7" w:rsidP="00B240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LOCKWOODE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d.1489)</w:t>
      </w:r>
    </w:p>
    <w:p w14:paraId="482C9D11" w14:textId="77777777" w:rsidR="00B240A7" w:rsidRDefault="00B240A7" w:rsidP="00B240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72927049" w14:textId="77777777" w:rsidR="00B240A7" w:rsidRDefault="00B240A7" w:rsidP="00B240A7">
      <w:pPr>
        <w:pStyle w:val="NoSpacing"/>
        <w:rPr>
          <w:rFonts w:cs="Times New Roman"/>
          <w:szCs w:val="24"/>
        </w:rPr>
      </w:pPr>
    </w:p>
    <w:p w14:paraId="76EA9BEC" w14:textId="77777777" w:rsidR="00B240A7" w:rsidRDefault="00B240A7" w:rsidP="00B240A7">
      <w:pPr>
        <w:pStyle w:val="NoSpacing"/>
        <w:rPr>
          <w:rFonts w:cs="Times New Roman"/>
          <w:szCs w:val="24"/>
        </w:rPr>
      </w:pPr>
    </w:p>
    <w:p w14:paraId="216CB33C" w14:textId="77777777" w:rsidR="00B240A7" w:rsidRDefault="00B240A7" w:rsidP="00B240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1487</w:t>
      </w:r>
      <w:r>
        <w:rPr>
          <w:rFonts w:cs="Times New Roman"/>
          <w:szCs w:val="24"/>
        </w:rPr>
        <w:tab/>
        <w:t>Fellow of Merton College.</w:t>
      </w:r>
    </w:p>
    <w:p w14:paraId="6224BA12" w14:textId="77777777" w:rsidR="00B240A7" w:rsidRDefault="00B240A7" w:rsidP="00B240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36032400" w14:textId="77777777" w:rsidR="00B240A7" w:rsidRDefault="00B240A7" w:rsidP="00B240A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3188D736" w14:textId="77777777" w:rsidR="00B240A7" w:rsidRDefault="00B240A7" w:rsidP="00B240A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p.242)</w:t>
      </w:r>
    </w:p>
    <w:p w14:paraId="69B509D5" w14:textId="77777777" w:rsidR="00B240A7" w:rsidRDefault="00B240A7" w:rsidP="00B240A7">
      <w:pPr>
        <w:pStyle w:val="NoSpacing"/>
        <w:rPr>
          <w:rFonts w:cs="Times New Roman"/>
          <w:szCs w:val="24"/>
        </w:rPr>
      </w:pPr>
    </w:p>
    <w:p w14:paraId="61471AB3" w14:textId="77777777" w:rsidR="00B240A7" w:rsidRDefault="00B240A7" w:rsidP="00B240A7">
      <w:pPr>
        <w:pStyle w:val="NoSpacing"/>
        <w:rPr>
          <w:rFonts w:cs="Times New Roman"/>
          <w:szCs w:val="24"/>
        </w:rPr>
      </w:pPr>
    </w:p>
    <w:p w14:paraId="7FD83B8F" w14:textId="77777777" w:rsidR="00B240A7" w:rsidRDefault="00B240A7" w:rsidP="00B240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February 2025</w:t>
      </w:r>
    </w:p>
    <w:p w14:paraId="17A021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902A" w14:textId="77777777" w:rsidR="00B240A7" w:rsidRDefault="00B240A7" w:rsidP="009139A6">
      <w:r>
        <w:separator/>
      </w:r>
    </w:p>
  </w:endnote>
  <w:endnote w:type="continuationSeparator" w:id="0">
    <w:p w14:paraId="42C6D1AF" w14:textId="77777777" w:rsidR="00B240A7" w:rsidRDefault="00B240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49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94B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C8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1845" w14:textId="77777777" w:rsidR="00B240A7" w:rsidRDefault="00B240A7" w:rsidP="009139A6">
      <w:r>
        <w:separator/>
      </w:r>
    </w:p>
  </w:footnote>
  <w:footnote w:type="continuationSeparator" w:id="0">
    <w:p w14:paraId="1AA381A6" w14:textId="77777777" w:rsidR="00B240A7" w:rsidRDefault="00B240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DB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3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41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A7"/>
    <w:rsid w:val="000666E0"/>
    <w:rsid w:val="002510B7"/>
    <w:rsid w:val="00270799"/>
    <w:rsid w:val="0037057F"/>
    <w:rsid w:val="005C130B"/>
    <w:rsid w:val="00826F5C"/>
    <w:rsid w:val="009139A6"/>
    <w:rsid w:val="009411C2"/>
    <w:rsid w:val="009448BB"/>
    <w:rsid w:val="00947624"/>
    <w:rsid w:val="00A3176C"/>
    <w:rsid w:val="00AE65F8"/>
    <w:rsid w:val="00B240A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41506"/>
  <w15:chartTrackingRefBased/>
  <w15:docId w15:val="{2AE51296-536A-4E20-B3E4-22C7930A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2025-02-16T21:56:00Z</dcterms:created>
  <dcterms:modified xsi:type="dcterms:W3CDTF">2025-02-16T21:57:00Z</dcterms:modified>
</cp:coreProperties>
</file>